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fed214" w14:textId="7fed21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81C53">
        <w:t>17</w:t>
      </w:r>
      <w:r>
        <w:t>. St-</w:t>
      </w:r>
      <w:r w:rsidR="00CC60FD">
        <w:t>2</w:t>
      </w:r>
      <w:r w:rsidR="00E81C53">
        <w:t>873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81C53">
        <w:t>17</w:t>
      </w:r>
      <w:r>
        <w:t>. St-</w:t>
      </w:r>
      <w:r w:rsidR="00751EC6">
        <w:t>2</w:t>
      </w:r>
      <w:r w:rsidR="00E81C53">
        <w:t>873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81C53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E81C53">
        <w:t>T.K</w:t>
      </w:r>
      <w:proofErr w:type="spellEnd"/>
      <w:r w:rsidR="00E81C53">
        <w:t>. PROMOCIJA jednostavno društvo s ograničenom od</w:t>
      </w:r>
      <w:r w:rsidR="00E81C53">
        <w:t xml:space="preserve">govornošću za trgovinu i usluge, Zagreb, </w:t>
      </w:r>
      <w:proofErr w:type="spellStart"/>
      <w:r w:rsidR="00E81C53">
        <w:t>Črešnjevac</w:t>
      </w:r>
      <w:proofErr w:type="spellEnd"/>
      <w:r w:rsidR="00E81C53">
        <w:t xml:space="preserve"> 66, OIB: 48469703973</w:t>
      </w:r>
    </w:p>
    <w:p w:rsidR="00E81C53" w:rsidP="00E81C53" w:rsidRDefault="00E81C5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1C53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81C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1C5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81C5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81C5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81C5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1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C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1C5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1C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1C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St-2873/2019</izvorni_sadrzaj>
    <derivirana_varijabla naziv="DomainObject.Predmet.OznakaBroj_1">St-2873/2019</derivirana_varijabla>
  </DomainObject.Predmet.OznakaBroj>
  <DomainObject.Predmet.OznakaBrojOptuznogAkta>
    <izvorni_sadrzaj>04-06-19-5042</izvorni_sadrzaj>
    <derivirana_varijabla naziv="DomainObject.Predmet.OznakaBrojOptuznogAkta_1">04-06-19-5042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T.K. PROMOCIJA jednostavno društvo s ograničenom odgovornošću za trgovinu i usluge</izvorni_sadrzaj>
    <derivirana_varijabla naziv="DomainObject.Predmet.ProtustrankaFormated_1">  T.K. PROMOCIJA jednostavno društvo s ograničenom odgovornošću za trgovinu i usluge</derivirana_varijabla>
  </DomainObject.Predmet.ProtustrankaFormated>
  <DomainObject.Predmet.ProtustrankaFormatedOIB>
    <izvorni_sadrzaj>  T.K. PROMOCIJA jednostavno društvo s ograničenom odgovornošću za trgovinu i usluge, OIB 48469703973</izvorni_sadrzaj>
    <derivirana_varijabla naziv="DomainObject.Predmet.ProtustrankaFormatedOIB_1">  T.K. PROMOCIJA jednostavno društvo s ograničenom odgovornošću za trgovinu i usluge, OIB 48469703973</derivirana_varijabla>
  </DomainObject.Predmet.ProtustrankaFormatedOIB>
  <DomainObject.Predmet.ProtustrankaFormatedWithAdress>
    <izvorni_sadrzaj> T.K. PROMOCIJA jednostavno društvo s ograničenom odgovornošću za trgovinu i usluge, Črešnjevec 66, 10000 Zagreb</izvorni_sadrzaj>
    <derivirana_varijabla naziv="DomainObject.Predmet.ProtustrankaFormatedWithAdress_1"> T.K. PROMOCIJA jednostavno društvo s ograničenom odgovornošću za trgovinu i usluge, Črešnjevec 66, 10000 Zagreb</derivirana_varijabla>
  </DomainObject.Predmet.ProtustrankaFormatedWithAdress>
  <DomainObject.Predmet.ProtustrankaFormatedWithAdressOIB>
    <izvorni_sadrzaj> T.K. PROMOCIJA jednostavno društvo s ograničenom odgovornošću za trgovinu i usluge, OIB 48469703973, Črešnjevec 66, 10000 Zagreb</izvorni_sadrzaj>
    <derivirana_varijabla naziv="DomainObject.Predmet.ProtustrankaFormatedWithAdressOIB_1"> T.K. PROMOCIJA jednostavno društvo s ograničenom odgovornošću za trgovinu i usluge, OIB 48469703973, Črešnjevec 66, 10000 Zagreb</derivirana_varijabla>
  </DomainObject.Predmet.ProtustrankaFormatedWithAdressOIB>
  <DomainObject.Predmet.ProtustrankaWithAdress>
    <izvorni_sadrzaj>T.K. PROMOCIJA jednostavno društvo s ograničenom odgovornošću za trgovinu i usluge Črešnjevec 66, 10000 Zagreb</izvorni_sadrzaj>
    <derivirana_varijabla naziv="DomainObject.Predmet.ProtustrankaWithAdress_1">T.K. PROMOCIJA jednostavno društvo s ograničenom odgovornošću za trgovinu i usluge Črešnjevec 66, 10000 Zagreb</derivirana_varijabla>
  </DomainObject.Predmet.ProtustrankaWithAdress>
  <DomainObject.Predmet.ProtustrankaWithAdressOIB>
    <izvorni_sadrzaj>T.K. PROMOCIJA jednostavno društvo s ograničenom odgovornošću za trgovinu i usluge, OIB 48469703973, Črešnjevec 66, 10000 Zagreb</izvorni_sadrzaj>
    <derivirana_varijabla naziv="DomainObject.Predmet.ProtustrankaWithAdressOIB_1">T.K. PROMOCIJA jednostavno društvo s ograničenom odgovornošću za trgovinu i usluge, OIB 48469703973, Črešnjevec 66, 10000 Zagreb</derivirana_varijabla>
  </DomainObject.Predmet.ProtustrankaWithAdressOIB>
  <DomainObject.Predmet.ProtustrankaNazivFormated>
    <izvorni_sadrzaj>T.K. PROMOCIJA jednostavno društvo s ograničenom odgovornošću za trgovinu i usluge</izvorni_sadrzaj>
    <derivirana_varijabla naziv="DomainObject.Predmet.ProtustrankaNazivFormated_1">T.K. PROMOCIJA jednostavno društvo s ograničenom odgovornošću za trgovinu i usluge</derivirana_varijabla>
  </DomainObject.Predmet.ProtustrankaNazivFormated>
  <DomainObject.Predmet.ProtustrankaNazivFormatedOIB>
    <izvorni_sadrzaj>T.K. PROMOCIJA jednostavno društvo s ograničenom odgovornošću za trgovinu i usluge, OIB 48469703973</izvorni_sadrzaj>
    <derivirana_varijabla naziv="DomainObject.Predmet.ProtustrankaNazivFormatedOIB_1">T.K. PROMOCIJA jednostavno društvo s ograničenom odgovornošću za trgovinu i usluge, OIB 48469703973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T.K. PROMOCIJA jednostavno društvo s ograničenom odgovornošću za trgovinu i usluge</item>
    </izvorni_sadrzaj>
    <derivirana_varijabla naziv="DomainObject.Predmet.ProtuStrankaListFormated_1">
      <item>T.K. PROMOCIJA jednostavno društvo s ograničenom odgovornošću za trgovinu i usluge</item>
    </derivirana_varijabla>
  </DomainObject.Predmet.ProtuStrankaListFormated>
  <DomainObject.Predmet.ProtuStrankaListFormatedOIB>
    <izvorni_sadrzaj>
      <item>T.K. PROMOCIJA jednostavno društvo s ograničenom odgovornošću za trgovinu i usluge, OIB 48469703973</item>
    </izvorni_sadrzaj>
    <derivirana_varijabla naziv="DomainObject.Predmet.ProtuStrankaListFormatedOIB_1">
      <item>T.K. PROMOCIJA jednostavno društvo s ograničenom odgovornošću za trgovinu i usluge, OIB 48469703973</item>
    </derivirana_varijabla>
  </DomainObject.Predmet.ProtuStrankaListFormatedOIB>
  <DomainObject.Predmet.ProtuStrankaListFormatedWithAdress>
    <izvorni_sadrzaj>
      <item>T.K. PROMOCIJA jednostavno društvo s ograničenom odgovornošću za trgovinu i usluge, Črešnjevec 66, 10000 Zagreb</item>
    </izvorni_sadrzaj>
    <derivirana_varijabla naziv="DomainObject.Predmet.ProtuStrankaListFormatedWithAdress_1">
      <item>T.K. PROMOCIJA jednostavno društvo s ograničenom odgovornošću za trgovinu i usluge, Črešnjevec 66, 10000 Zagreb</item>
    </derivirana_varijabla>
  </DomainObject.Predmet.ProtuStrankaListFormatedWithAdress>
  <DomainObject.Predmet.ProtuStrankaListFormatedWithAdressOIB>
    <izvorni_sadrzaj>
      <item>T.K. PROMOCIJA jednostavno društvo s ograničenom odgovornošću za trgovinu i usluge, OIB 48469703973, Črešnjevec 66, 10000 Zagreb</item>
    </izvorni_sadrzaj>
    <derivirana_varijabla naziv="DomainObject.Predmet.ProtuStrankaListFormatedWithAdressOIB_1">
      <item>T.K. PROMOCIJA jednostavno društvo s ograničenom odgovornošću za trgovinu i usluge, OIB 48469703973, Črešnjevec 66, 10000 Zagreb</item>
    </derivirana_varijabla>
  </DomainObject.Predmet.ProtuStrankaListFormatedWithAdressOIB>
  <DomainObject.Predmet.ProtuStrankaListNazivFormated>
    <izvorni_sadrzaj>
      <item>T.K. PROMOCIJA jednostavno društvo s ograničenom odgovornošću za trgovinu i usluge</item>
    </izvorni_sadrzaj>
    <derivirana_varijabla naziv="DomainObject.Predmet.ProtuStrankaListNazivFormated_1">
      <item>T.K. PROMOCIJA jednostavno društvo s ograničenom odgovornošću za trgovinu i usluge</item>
    </derivirana_varijabla>
  </DomainObject.Predmet.ProtuStrankaListNazivFormated>
  <DomainObject.Predmet.ProtuStrankaListNazivFormatedOIB>
    <izvorni_sadrzaj>
      <item>T.K. PROMOCIJA jednostavno društvo s ograničenom odgovornošću za trgovinu i usluge, OIB 48469703973</item>
    </izvorni_sadrzaj>
    <derivirana_varijabla naziv="DomainObject.Predmet.ProtuStrankaListNazivFormatedOIB_1">
      <item>T.K. PROMOCIJA jednostavno društvo s ograničenom odgovornošću za trgovinu i usluge, OIB 48469703973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T.K. PROMOCIJA jednostavno društvo s ograničenom odgovornošću za trgovinu i usluge</izvorni_sadrzaj>
    <derivirana_varijabla naziv="DomainObject.Predmet.ProtustrankaIDrugi_1">T.K. PROMOCIJA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T.K. PROMOCIJA jednostavno društvo s ograničenom odgovornošću za trgovinu i usluge, OIB 48469703973, Črešnjevec 66, 10000 Zagreb</izvorni_sadrzaj>
    <derivirana_varijabla naziv="DomainObject.Predmet.ProtustrankaIDrugiAdressOIB_1">T.K. PROMOCIJA jednostavno društvo s ograničenom odgovornošću za trgovinu i usluge, OIB 48469703973, Črešnjevec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T.K. PROMOCIJA jednostavno društvo s ograničenom odgovornošću za trgovinu i usluge</item>
      <item>Financijska agencija</item>
    </izvorni_sadrzaj>
    <derivirana_varijabla naziv="DomainObject.Predmet.SudioniciListNaziv_1">
      <item>T.K. PROMOCIJA jednostavno društvo s ograničenom odgovornošću za trgovinu i usluge</item>
      <item>Financijska agencija</item>
    </derivirana_varijabla>
  </DomainObject.Predmet.SudioniciListNaziv>
  <DomainObject.Predmet.SudioniciListAdressOIB>
    <izvorni_sadrzaj>
      <item>T.K. PROMOCIJA jednostavno društvo s ograničenom odgovornošću za trgovinu i usluge, OIB 48469703973, Črešnjevec 66,10000 Zagreb</item>
      <item>Financijska agencija, OIB 85821130368, TRG SVIBANJSKIH ŽRTAVA 1995. 1,10000 Zagreb</item>
    </izvorni_sadrzaj>
    <derivirana_varijabla naziv="DomainObject.Predmet.SudioniciListAdressOIB_1">
      <item>T.K. PROMOCIJA jednostavno društvo s ograničenom odgovornošću za trgovinu i usluge, OIB 48469703973, Črešnjevec 66,10000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48469703973</item>
      <item>, OIB 85821130368</item>
    </izvorni_sadrzaj>
    <derivirana_varijabla naziv="DomainObject.Predmet.SudioniciListNazivOIB_1">
      <item>, OIB 48469703973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873</properties:Characters>
  <properties:Lines>46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2019-12-16T09:31:00Z</cp:lastPrinted>
  <dcterms:modified xmlns:xsi="http://www.w3.org/2001/XMLSchema-instance" xsi:type="dcterms:W3CDTF">2019-12-16T09:31:00Z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